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CB4B4" w14:textId="77777777" w:rsidR="004A400B" w:rsidRDefault="004A400B" w:rsidP="004A40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084D2EB1" w14:textId="77777777" w:rsidR="004A400B" w:rsidRDefault="004A400B" w:rsidP="004A400B">
      <w:pPr>
        <w:rPr>
          <w:rFonts w:ascii="Times New Roman" w:hAnsi="Times New Roman" w:cs="Times New Roman"/>
          <w:sz w:val="24"/>
          <w:szCs w:val="24"/>
        </w:rPr>
      </w:pPr>
    </w:p>
    <w:p w14:paraId="1404F2DA" w14:textId="77777777" w:rsidR="004A400B" w:rsidRDefault="004A400B" w:rsidP="004A400B">
      <w:pPr>
        <w:rPr>
          <w:rFonts w:ascii="Times New Roman" w:hAnsi="Times New Roman" w:cs="Times New Roman"/>
          <w:sz w:val="24"/>
          <w:szCs w:val="24"/>
        </w:rPr>
      </w:pPr>
    </w:p>
    <w:p w14:paraId="1CE551AA" w14:textId="77777777" w:rsidR="004A400B" w:rsidRDefault="004A400B" w:rsidP="004A40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Jan.1422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Bristol.    (C.F.R. 1413-22 p.421)</w:t>
      </w:r>
    </w:p>
    <w:p w14:paraId="247AB0A4" w14:textId="77777777" w:rsidR="004A400B" w:rsidRDefault="004A400B" w:rsidP="004A400B">
      <w:pPr>
        <w:rPr>
          <w:rFonts w:ascii="Times New Roman" w:hAnsi="Times New Roman" w:cs="Times New Roman"/>
          <w:sz w:val="24"/>
          <w:szCs w:val="24"/>
        </w:rPr>
      </w:pPr>
    </w:p>
    <w:p w14:paraId="11D73ACE" w14:textId="77777777" w:rsidR="004A400B" w:rsidRDefault="004A400B" w:rsidP="004A400B">
      <w:pPr>
        <w:rPr>
          <w:rFonts w:ascii="Times New Roman" w:hAnsi="Times New Roman" w:cs="Times New Roman"/>
          <w:sz w:val="24"/>
          <w:szCs w:val="24"/>
        </w:rPr>
      </w:pPr>
    </w:p>
    <w:p w14:paraId="08F79F4C" w14:textId="77777777" w:rsidR="004A400B" w:rsidRDefault="004A400B" w:rsidP="004A40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2021</w:t>
      </w:r>
    </w:p>
    <w:p w14:paraId="0DD7213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3F8F6" w14:textId="77777777" w:rsidR="004A400B" w:rsidRDefault="004A400B" w:rsidP="009139A6">
      <w:r>
        <w:separator/>
      </w:r>
    </w:p>
  </w:endnote>
  <w:endnote w:type="continuationSeparator" w:id="0">
    <w:p w14:paraId="203B371C" w14:textId="77777777" w:rsidR="004A400B" w:rsidRDefault="004A40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28E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5983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613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2AB47" w14:textId="77777777" w:rsidR="004A400B" w:rsidRDefault="004A400B" w:rsidP="009139A6">
      <w:r>
        <w:separator/>
      </w:r>
    </w:p>
  </w:footnote>
  <w:footnote w:type="continuationSeparator" w:id="0">
    <w:p w14:paraId="0DF28436" w14:textId="77777777" w:rsidR="004A400B" w:rsidRDefault="004A40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DC9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FC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89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00B"/>
    <w:rsid w:val="000666E0"/>
    <w:rsid w:val="002510B7"/>
    <w:rsid w:val="004A400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B6344"/>
  <w15:chartTrackingRefBased/>
  <w15:docId w15:val="{D2454896-7D56-4A00-994E-F8A7D9282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00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2022-01-14T21:23:00Z</dcterms:created>
  <dcterms:modified xsi:type="dcterms:W3CDTF">2022-01-14T21:23:00Z</dcterms:modified>
</cp:coreProperties>
</file>